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STONEHOUSE, senior</w:t>
      </w:r>
      <w:bookmarkStart w:id="0" w:name="_GoBack"/>
      <w:bookmarkEnd w:id="0"/>
      <w:r>
        <w:t xml:space="preserve">      (fl.1477)</w:t>
      </w: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Egerton, Kent.</w:t>
      </w: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(Plomer p.453)</w:t>
      </w: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2C00" w:rsidRDefault="000F2C00" w:rsidP="000F2C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0F2C0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C00" w:rsidRDefault="000F2C00" w:rsidP="00E71FC3">
      <w:pPr>
        <w:spacing w:after="0" w:line="240" w:lineRule="auto"/>
      </w:pPr>
      <w:r>
        <w:separator/>
      </w:r>
    </w:p>
  </w:endnote>
  <w:endnote w:type="continuationSeparator" w:id="0">
    <w:p w:rsidR="000F2C00" w:rsidRDefault="000F2C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C00" w:rsidRDefault="000F2C00" w:rsidP="00E71FC3">
      <w:pPr>
        <w:spacing w:after="0" w:line="240" w:lineRule="auto"/>
      </w:pPr>
      <w:r>
        <w:separator/>
      </w:r>
    </w:p>
  </w:footnote>
  <w:footnote w:type="continuationSeparator" w:id="0">
    <w:p w:rsidR="000F2C00" w:rsidRDefault="000F2C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00"/>
    <w:rsid w:val="000F2C0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A5042"/>
  <w15:chartTrackingRefBased/>
  <w15:docId w15:val="{EDF51425-D8A3-4739-9802-80190AB0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2017-06-05T20:54:00Z</dcterms:created>
  <dcterms:modified xsi:type="dcterms:W3CDTF">2017-06-05T20:55:00Z</dcterms:modified>
</cp:coreProperties>
</file>